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9B41C7" w:rsidTr="00F50294">
        <w:tc>
          <w:tcPr>
            <w:tcW w:w="2654" w:type="pct"/>
          </w:tcPr>
          <w:p w:rsidR="00BF7AE1" w:rsidRPr="00B520DD" w:rsidRDefault="009549F9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133" style="position:absolute;left:0;text-align:left;z-index:1" from="66.85pt,51.1pt" to="182.3pt,51.1pt" o:allowincell="f"/>
              </w:pict>
            </w:r>
            <w:r w:rsidR="00BF7AE1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BF7AE1" w:rsidRPr="00B520DD" w:rsidRDefault="00BF7AE1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SỐ 1 LÊ HỒNG PHONG</w:t>
            </w:r>
          </w:p>
          <w:p w:rsidR="00BF7AE1" w:rsidRPr="00B520DD" w:rsidRDefault="00BF7AE1" w:rsidP="004A4C36">
            <w:pPr>
              <w:jc w:val="center"/>
              <w:rPr>
                <w:sz w:val="26"/>
                <w:szCs w:val="26"/>
              </w:rPr>
            </w:pPr>
          </w:p>
          <w:p w:rsidR="00BF7AE1" w:rsidRPr="00B520DD" w:rsidRDefault="00BF7AE1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BF7AE1" w:rsidRPr="00B520DD" w:rsidRDefault="00BF7AE1" w:rsidP="00ED7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6" w:type="pct"/>
          </w:tcPr>
          <w:p w:rsidR="00BF7AE1" w:rsidRDefault="00D472C8" w:rsidP="00D472C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ĐÁP ÁN</w:t>
            </w:r>
            <w:r w:rsidR="00C3026A">
              <w:rPr>
                <w:b/>
                <w:bCs/>
                <w:sz w:val="26"/>
                <w:szCs w:val="26"/>
              </w:rPr>
              <w:t xml:space="preserve"> KIỂM TRA GIỮA HỌC KÌ 2</w:t>
            </w:r>
          </w:p>
          <w:p w:rsidR="00BF7AE1" w:rsidRPr="00B520DD" w:rsidRDefault="00BF7AE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2025 - 2026</w:t>
            </w:r>
          </w:p>
          <w:p w:rsidR="00BF7AE1" w:rsidRPr="00B520DD" w:rsidRDefault="00BF7AE1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 w:rsidR="00C3026A"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10</w:t>
            </w:r>
          </w:p>
          <w:p w:rsidR="00BF7AE1" w:rsidRPr="00B520DD" w:rsidRDefault="00BF7AE1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D472C8" w:rsidRPr="00B520DD" w:rsidRDefault="00BF7AE1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B520DD">
        <w:rPr>
          <w:b/>
          <w:bCs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694"/>
        <w:gridCol w:w="2487"/>
        <w:gridCol w:w="2141"/>
        <w:gridCol w:w="2141"/>
      </w:tblGrid>
      <w:tr w:rsidR="00D472C8" w:rsidRPr="001403B8" w:rsidTr="009549F9">
        <w:tc>
          <w:tcPr>
            <w:tcW w:w="1242" w:type="dxa"/>
            <w:vMerge w:val="restart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Câu</w:t>
            </w:r>
          </w:p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63" w:type="dxa"/>
            <w:gridSpan w:val="4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Mã đề</w:t>
            </w:r>
          </w:p>
        </w:tc>
      </w:tr>
      <w:tr w:rsidR="009549F9" w:rsidRPr="001403B8" w:rsidTr="009549F9">
        <w:tc>
          <w:tcPr>
            <w:tcW w:w="1242" w:type="dxa"/>
            <w:vMerge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D472C8" w:rsidRPr="009549F9" w:rsidRDefault="00072CBB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01</w:t>
            </w:r>
            <w:r w:rsidR="00D472C8" w:rsidRPr="009549F9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072CBB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01</w:t>
            </w:r>
            <w:r w:rsidR="00D472C8" w:rsidRPr="009549F9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072CBB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01</w:t>
            </w:r>
            <w:r w:rsidR="00D472C8" w:rsidRPr="009549F9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072CBB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0</w:t>
            </w:r>
            <w:bookmarkStart w:id="2" w:name="_GoBack"/>
            <w:bookmarkEnd w:id="2"/>
            <w:r w:rsidRPr="009549F9">
              <w:rPr>
                <w:b/>
                <w:sz w:val="26"/>
                <w:szCs w:val="26"/>
              </w:rPr>
              <w:t>1</w:t>
            </w:r>
            <w:r w:rsidR="00D472C8" w:rsidRPr="009549F9">
              <w:rPr>
                <w:b/>
                <w:sz w:val="26"/>
                <w:szCs w:val="26"/>
              </w:rPr>
              <w:t>14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C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B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D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A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 xml:space="preserve">S –Đ – S - </w:t>
            </w:r>
            <w:r w:rsidR="00653533" w:rsidRPr="009549F9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S –Đ – S - Đ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S- Đ – Đ –S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- Đ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– S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- Đ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S - S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– S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- Đ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– S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Đ - Đ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S –Đ – S - Đ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S - S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S - S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Đ – S -S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Đ – S – S - S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56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72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6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72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56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-99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D472C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-99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72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56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72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8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8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D472C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D472C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-99</w:t>
            </w:r>
          </w:p>
        </w:tc>
        <w:tc>
          <w:tcPr>
            <w:tcW w:w="2141" w:type="dxa"/>
            <w:shd w:val="clear" w:color="auto" w:fill="auto"/>
          </w:tcPr>
          <w:p w:rsidR="00D472C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56</w:t>
            </w:r>
          </w:p>
        </w:tc>
      </w:tr>
      <w:tr w:rsidR="009549F9" w:rsidTr="009549F9">
        <w:tc>
          <w:tcPr>
            <w:tcW w:w="1242" w:type="dxa"/>
            <w:shd w:val="clear" w:color="auto" w:fill="auto"/>
          </w:tcPr>
          <w:p w:rsidR="001403B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49F9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1403B8" w:rsidRPr="009549F9" w:rsidRDefault="001403B8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-99</w:t>
            </w:r>
          </w:p>
        </w:tc>
        <w:tc>
          <w:tcPr>
            <w:tcW w:w="2487" w:type="dxa"/>
            <w:shd w:val="clear" w:color="auto" w:fill="auto"/>
          </w:tcPr>
          <w:p w:rsidR="001403B8" w:rsidRPr="009549F9" w:rsidRDefault="00653533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8</w:t>
            </w:r>
          </w:p>
        </w:tc>
        <w:tc>
          <w:tcPr>
            <w:tcW w:w="2141" w:type="dxa"/>
            <w:shd w:val="clear" w:color="auto" w:fill="auto"/>
          </w:tcPr>
          <w:p w:rsidR="001403B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:rsidR="001403B8" w:rsidRPr="009549F9" w:rsidRDefault="009D42E0" w:rsidP="009549F9">
            <w:pPr>
              <w:tabs>
                <w:tab w:val="left" w:pos="284"/>
              </w:tabs>
              <w:spacing w:line="360" w:lineRule="atLeast"/>
              <w:jc w:val="center"/>
              <w:rPr>
                <w:sz w:val="26"/>
                <w:szCs w:val="26"/>
              </w:rPr>
            </w:pPr>
            <w:r w:rsidRPr="009549F9">
              <w:rPr>
                <w:sz w:val="26"/>
                <w:szCs w:val="26"/>
              </w:rPr>
              <w:t>1</w:t>
            </w:r>
          </w:p>
        </w:tc>
      </w:tr>
    </w:tbl>
    <w:p w:rsidR="00BF7AE1" w:rsidRPr="00B520DD" w:rsidRDefault="00BF7AE1" w:rsidP="001403B8">
      <w:pPr>
        <w:tabs>
          <w:tab w:val="left" w:pos="284"/>
        </w:tabs>
        <w:spacing w:line="360" w:lineRule="atLeast"/>
        <w:rPr>
          <w:sz w:val="26"/>
          <w:szCs w:val="26"/>
        </w:rPr>
      </w:pPr>
    </w:p>
    <w:sectPr w:rsidR="00BF7AE1" w:rsidRPr="00B520DD" w:rsidSect="007C59D5">
      <w:footerReference w:type="default" r:id="rId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F9" w:rsidRDefault="009549F9">
      <w:r>
        <w:separator/>
      </w:r>
    </w:p>
  </w:endnote>
  <w:endnote w:type="continuationSeparator" w:id="0">
    <w:p w:rsidR="009549F9" w:rsidRDefault="0095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1C7" w:rsidRDefault="00BF7AE1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2CB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72CB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- Mã đề 1011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F9" w:rsidRDefault="009549F9">
      <w:r>
        <w:separator/>
      </w:r>
    </w:p>
  </w:footnote>
  <w:footnote w:type="continuationSeparator" w:id="0">
    <w:p w:rsidR="009549F9" w:rsidRDefault="00954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41C7"/>
    <w:rsid w:val="00072CBB"/>
    <w:rsid w:val="001403B8"/>
    <w:rsid w:val="001A2DCB"/>
    <w:rsid w:val="0053258B"/>
    <w:rsid w:val="00653533"/>
    <w:rsid w:val="008B189E"/>
    <w:rsid w:val="008C254B"/>
    <w:rsid w:val="009453F3"/>
    <w:rsid w:val="009549F9"/>
    <w:rsid w:val="00987316"/>
    <w:rsid w:val="009B41C7"/>
    <w:rsid w:val="009D42E0"/>
    <w:rsid w:val="00A078A8"/>
    <w:rsid w:val="00BF7AE1"/>
    <w:rsid w:val="00C3026A"/>
    <w:rsid w:val="00D46E7A"/>
    <w:rsid w:val="00D472C8"/>
    <w:rsid w:val="00DE25B1"/>
    <w:rsid w:val="00FA4AD5"/>
    <w:rsid w:val="00FA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Aptos" w:hint="eastAsia"/>
    </w:rPr>
  </w:style>
  <w:style w:type="paragraph" w:styleId="ListParagraph">
    <w:name w:val="List Paragraph"/>
    <w:basedOn w:val="Normal0"/>
    <w:link w:val="ListParagraphChar"/>
    <w:uiPriority w:val="34"/>
    <w:qFormat/>
    <w:rsid w:val="00B829D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B829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7D68E-B404-4641-92FE-926D0EF4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44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AutoBVT</cp:lastModifiedBy>
  <cp:revision>30</cp:revision>
  <dcterms:created xsi:type="dcterms:W3CDTF">2016-09-26T10:48:00Z</dcterms:created>
  <dcterms:modified xsi:type="dcterms:W3CDTF">2026-03-13T02:08:00Z</dcterms:modified>
</cp:coreProperties>
</file>